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74720C" w:rsidRPr="0074720C" w:rsidRDefault="0074720C" w:rsidP="0074720C">
      <w:pPr>
        <w:tabs>
          <w:tab w:val="left" w:pos="2985"/>
        </w:tabs>
        <w:jc w:val="center"/>
        <w:rPr>
          <w:b/>
          <w:sz w:val="24"/>
          <w:szCs w:val="24"/>
        </w:rPr>
      </w:pPr>
      <w:r w:rsidRPr="0074720C">
        <w:rPr>
          <w:b/>
          <w:sz w:val="24"/>
          <w:szCs w:val="24"/>
        </w:rPr>
        <w:t>ATSISKAITYMŲ SU DEBITORIAIS IR KREDITORIAIS SĄRAŠAS</w:t>
      </w:r>
      <w:r w:rsidR="00DE1767">
        <w:rPr>
          <w:b/>
          <w:sz w:val="24"/>
          <w:szCs w:val="24"/>
        </w:rPr>
        <w:t xml:space="preserve"> 2018-12-31</w:t>
      </w:r>
    </w:p>
    <w:p w:rsidR="0074720C" w:rsidRPr="0074720C" w:rsidRDefault="0074720C" w:rsidP="0074720C">
      <w:pPr>
        <w:rPr>
          <w:sz w:val="20"/>
        </w:rPr>
      </w:pPr>
    </w:p>
    <w:p w:rsidR="0074720C" w:rsidRPr="006D5CB9" w:rsidRDefault="0074720C" w:rsidP="0074720C">
      <w:pPr>
        <w:tabs>
          <w:tab w:val="left" w:pos="4230"/>
        </w:tabs>
        <w:rPr>
          <w:sz w:val="20"/>
          <w:u w:val="single"/>
        </w:rPr>
      </w:pPr>
      <w:r w:rsidRPr="0074720C">
        <w:rPr>
          <w:sz w:val="20"/>
        </w:rPr>
        <w:tab/>
      </w:r>
      <w:r w:rsidRPr="006D5CB9">
        <w:rPr>
          <w:sz w:val="20"/>
        </w:rPr>
        <w:t xml:space="preserve">  </w:t>
      </w:r>
      <w:r w:rsidR="00E54959">
        <w:rPr>
          <w:sz w:val="20"/>
          <w:u w:val="single"/>
        </w:rPr>
        <w:t>2019-01-23</w:t>
      </w:r>
    </w:p>
    <w:p w:rsidR="0074720C" w:rsidRPr="0074720C" w:rsidRDefault="0074720C" w:rsidP="0074720C">
      <w:pPr>
        <w:rPr>
          <w:color w:val="FF0000"/>
          <w:sz w:val="20"/>
        </w:rPr>
      </w:pPr>
      <w:r w:rsidRPr="0074720C">
        <w:rPr>
          <w:color w:val="FF0000"/>
          <w:sz w:val="20"/>
        </w:rPr>
        <w:t xml:space="preserve">                 </w:t>
      </w:r>
    </w:p>
    <w:p w:rsidR="0074720C" w:rsidRPr="0074720C" w:rsidRDefault="0074720C" w:rsidP="0074720C">
      <w:pPr>
        <w:jc w:val="center"/>
        <w:rPr>
          <w:b/>
          <w:sz w:val="20"/>
        </w:rPr>
      </w:pPr>
      <w:r w:rsidRPr="0074720C">
        <w:rPr>
          <w:b/>
          <w:sz w:val="20"/>
        </w:rPr>
        <w:t>KREDITORIAI</w:t>
      </w:r>
    </w:p>
    <w:p w:rsidR="0074720C" w:rsidRDefault="0074720C" w:rsidP="0074720C">
      <w:pPr>
        <w:rPr>
          <w:color w:val="FF0000"/>
          <w:sz w:val="20"/>
        </w:rPr>
      </w:pPr>
      <w:bookmarkStart w:id="0" w:name="_GoBack"/>
      <w:bookmarkEnd w:id="0"/>
    </w:p>
    <w:p w:rsidR="004D2585" w:rsidRDefault="001E141F" w:rsidP="004D2585">
      <w:pPr>
        <w:spacing w:line="360" w:lineRule="auto"/>
        <w:rPr>
          <w:szCs w:val="22"/>
        </w:rPr>
      </w:pPr>
      <w:r w:rsidRPr="001E141F">
        <w:rPr>
          <w:sz w:val="20"/>
        </w:rPr>
        <w:t xml:space="preserve"> </w:t>
      </w:r>
      <w:r w:rsidRPr="001E141F">
        <w:rPr>
          <w:szCs w:val="22"/>
        </w:rPr>
        <w:t>Ataskaitinio laikotarpio  pabaigoje kreditin</w:t>
      </w:r>
      <w:r w:rsidR="004410A8">
        <w:rPr>
          <w:szCs w:val="22"/>
        </w:rPr>
        <w:t xml:space="preserve">is įsiskolinimas </w:t>
      </w:r>
      <w:r w:rsidR="004D2585">
        <w:rPr>
          <w:szCs w:val="22"/>
        </w:rPr>
        <w:t>–</w:t>
      </w:r>
      <w:r w:rsidR="00692D76">
        <w:rPr>
          <w:b/>
          <w:szCs w:val="22"/>
        </w:rPr>
        <w:t xml:space="preserve"> 3</w:t>
      </w:r>
      <w:r w:rsidR="003F04BA">
        <w:rPr>
          <w:b/>
          <w:szCs w:val="22"/>
        </w:rPr>
        <w:t>.</w:t>
      </w:r>
      <w:r w:rsidR="00692D76">
        <w:rPr>
          <w:b/>
          <w:szCs w:val="22"/>
        </w:rPr>
        <w:t>692,33</w:t>
      </w:r>
      <w:r w:rsidRPr="00BD06D3">
        <w:rPr>
          <w:szCs w:val="22"/>
        </w:rPr>
        <w:t xml:space="preserve"> </w:t>
      </w:r>
      <w:r>
        <w:rPr>
          <w:szCs w:val="22"/>
        </w:rPr>
        <w:t>eurai</w:t>
      </w:r>
      <w:r w:rsidRPr="001E141F">
        <w:rPr>
          <w:szCs w:val="22"/>
        </w:rPr>
        <w:t xml:space="preserve"> iš jų</w:t>
      </w:r>
    </w:p>
    <w:p w:rsidR="00D852AC" w:rsidRPr="004D2585" w:rsidRDefault="00D852AC" w:rsidP="004D2585">
      <w:pPr>
        <w:spacing w:line="360" w:lineRule="auto"/>
        <w:rPr>
          <w:szCs w:val="22"/>
        </w:rPr>
      </w:pPr>
      <w:r>
        <w:rPr>
          <w:color w:val="FF0000"/>
          <w:sz w:val="20"/>
        </w:rPr>
        <w:t xml:space="preserve"> </w:t>
      </w:r>
      <w:r w:rsidR="001E141F">
        <w:t>m</w:t>
      </w:r>
      <w:r>
        <w:t xml:space="preserve">okėtinos sumos pagal gautas prekių ir paslaugų sąskaitas – faktūras iš tiekėjų </w:t>
      </w:r>
      <w:r w:rsidR="009C3179">
        <w:t>–</w:t>
      </w:r>
      <w:r>
        <w:t xml:space="preserve"> </w:t>
      </w:r>
      <w:r w:rsidR="00692D76">
        <w:rPr>
          <w:b/>
        </w:rPr>
        <w:t>3</w:t>
      </w:r>
      <w:r w:rsidR="003F04BA">
        <w:rPr>
          <w:b/>
        </w:rPr>
        <w:t>.</w:t>
      </w:r>
      <w:r w:rsidR="00692D76">
        <w:rPr>
          <w:b/>
        </w:rPr>
        <w:t>692,33</w:t>
      </w:r>
      <w:r w:rsidR="004410A8" w:rsidRPr="00A4118B">
        <w:rPr>
          <w:b/>
          <w:color w:val="FF0000"/>
        </w:rPr>
        <w:t xml:space="preserve"> </w:t>
      </w:r>
      <w:r w:rsidR="004410A8">
        <w:t>€</w:t>
      </w:r>
      <w:r>
        <w:t>:</w:t>
      </w:r>
    </w:p>
    <w:p w:rsidR="00D852AC" w:rsidRDefault="00D852AC" w:rsidP="00D852AC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</w:t>
      </w:r>
    </w:p>
    <w:p w:rsidR="00D852AC" w:rsidRPr="009F32A4" w:rsidRDefault="00D852AC" w:rsidP="00D852AC">
      <w:pPr>
        <w:tabs>
          <w:tab w:val="left" w:pos="6840"/>
        </w:tabs>
        <w:spacing w:line="360" w:lineRule="auto"/>
        <w:rPr>
          <w:sz w:val="24"/>
          <w:szCs w:val="24"/>
        </w:rPr>
      </w:pPr>
      <w:r>
        <w:t xml:space="preserve"> AB “Šiaulių energija“        </w:t>
      </w:r>
      <w:r w:rsidR="00275E83">
        <w:t xml:space="preserve">                       </w:t>
      </w:r>
      <w:r w:rsidR="004410A8">
        <w:t xml:space="preserve">      </w:t>
      </w:r>
      <w:r w:rsidR="00275E83">
        <w:t xml:space="preserve"> </w:t>
      </w:r>
      <w:r w:rsidR="004D2585">
        <w:t xml:space="preserve">    3</w:t>
      </w:r>
      <w:r w:rsidR="003F04BA">
        <w:t>.</w:t>
      </w:r>
      <w:r w:rsidR="004D2585">
        <w:t>690,66</w:t>
      </w:r>
      <w:r w:rsidR="004410A8" w:rsidRPr="009F32A4">
        <w:t xml:space="preserve"> €</w:t>
      </w:r>
      <w:r w:rsidRPr="009F32A4">
        <w:t>;</w:t>
      </w:r>
    </w:p>
    <w:p w:rsidR="00D852AC" w:rsidRDefault="00D852AC" w:rsidP="00D852AC">
      <w:pPr>
        <w:tabs>
          <w:tab w:val="left" w:pos="6840"/>
        </w:tabs>
        <w:spacing w:line="360" w:lineRule="auto"/>
      </w:pPr>
      <w:r w:rsidRPr="00A4118B">
        <w:rPr>
          <w:color w:val="FF0000"/>
        </w:rPr>
        <w:t xml:space="preserve"> </w:t>
      </w:r>
      <w:r w:rsidR="004400BD">
        <w:t>UAB NESTE LIETUVA</w:t>
      </w:r>
      <w:r w:rsidR="005431DF">
        <w:t xml:space="preserve">     </w:t>
      </w:r>
      <w:r w:rsidR="004400BD">
        <w:t xml:space="preserve">   </w:t>
      </w:r>
      <w:r w:rsidR="004752A5">
        <w:t xml:space="preserve">   </w:t>
      </w:r>
      <w:r w:rsidR="00DD27BA">
        <w:t xml:space="preserve"> </w:t>
      </w:r>
      <w:r w:rsidR="004D2585">
        <w:t xml:space="preserve">                               0,51</w:t>
      </w:r>
      <w:r w:rsidR="004752A5">
        <w:t xml:space="preserve"> €;</w:t>
      </w:r>
    </w:p>
    <w:p w:rsidR="00692D76" w:rsidRPr="00692D76" w:rsidRDefault="00692D76" w:rsidP="00D852AC">
      <w:pPr>
        <w:tabs>
          <w:tab w:val="left" w:pos="6840"/>
        </w:tabs>
        <w:spacing w:line="360" w:lineRule="auto"/>
        <w:rPr>
          <w:rFonts w:ascii="Myanmar Text" w:hAnsi="Myanmar Text" w:cs="Myanmar Text"/>
        </w:rPr>
      </w:pPr>
      <w:r>
        <w:t>UAB Šiaulių vandenys                                                1,16 €</w:t>
      </w:r>
    </w:p>
    <w:p w:rsidR="00BD06D3" w:rsidRDefault="00BD06D3" w:rsidP="00D852AC">
      <w:pPr>
        <w:tabs>
          <w:tab w:val="center" w:pos="4819"/>
        </w:tabs>
        <w:spacing w:line="360" w:lineRule="auto"/>
      </w:pPr>
      <w:r w:rsidRPr="006A138A">
        <w:rPr>
          <w:b/>
        </w:rPr>
        <w:t>Debetinio įsiskolinimo likutis</w:t>
      </w:r>
      <w:r w:rsidR="0068528B">
        <w:rPr>
          <w:b/>
        </w:rPr>
        <w:t xml:space="preserve"> – 527,56</w:t>
      </w:r>
      <w:r w:rsidR="006A138A" w:rsidRPr="006A138A">
        <w:rPr>
          <w:b/>
        </w:rPr>
        <w:t xml:space="preserve"> € iš jų</w:t>
      </w:r>
      <w:r w:rsidR="006A138A">
        <w:t>:</w:t>
      </w:r>
    </w:p>
    <w:p w:rsidR="00692D76" w:rsidRDefault="00692D76" w:rsidP="00692D76">
      <w:pPr>
        <w:tabs>
          <w:tab w:val="left" w:pos="6840"/>
        </w:tabs>
        <w:spacing w:line="360" w:lineRule="auto"/>
      </w:pPr>
      <w:r>
        <w:t xml:space="preserve"> AB Lietuvos paštas už prenumeratą                                                             31,25 €;</w:t>
      </w:r>
    </w:p>
    <w:p w:rsidR="00692D76" w:rsidRDefault="00692D76" w:rsidP="00692D76">
      <w:pPr>
        <w:tabs>
          <w:tab w:val="left" w:pos="3450"/>
        </w:tabs>
        <w:spacing w:line="360" w:lineRule="auto"/>
      </w:pPr>
      <w:r>
        <w:t xml:space="preserve"> Energijos tiekimas, UAB                                                                            177,90 €;</w:t>
      </w:r>
    </w:p>
    <w:p w:rsidR="00D852E5" w:rsidRDefault="00692D76" w:rsidP="00692D76">
      <w:pPr>
        <w:tabs>
          <w:tab w:val="left" w:pos="3450"/>
        </w:tabs>
        <w:spacing w:line="360" w:lineRule="auto"/>
      </w:pPr>
      <w:r>
        <w:t>AB Energijos skirstymo operatorius                                                           129,86 €;</w:t>
      </w:r>
    </w:p>
    <w:p w:rsidR="00692D76" w:rsidRDefault="00D852E5" w:rsidP="00692D76">
      <w:pPr>
        <w:tabs>
          <w:tab w:val="left" w:pos="3450"/>
        </w:tabs>
        <w:spacing w:line="360" w:lineRule="auto"/>
      </w:pPr>
      <w:r>
        <w:t>VšĮ Šiaulių regiono atliekų tvarkymo centras                                                  1,09 €</w:t>
      </w:r>
      <w:r w:rsidR="00692D76">
        <w:t xml:space="preserve">                                                                             </w:t>
      </w:r>
    </w:p>
    <w:p w:rsidR="006A138A" w:rsidRDefault="00006C73" w:rsidP="00D852AC">
      <w:pPr>
        <w:tabs>
          <w:tab w:val="center" w:pos="4819"/>
        </w:tabs>
        <w:spacing w:line="360" w:lineRule="auto"/>
      </w:pPr>
      <w:r>
        <w:t>G</w:t>
      </w:r>
      <w:r w:rsidR="006A138A">
        <w:t>autinos lėšos už suteiktas paslaugas –</w:t>
      </w:r>
      <w:r w:rsidR="007C17C2">
        <w:t xml:space="preserve">                        </w:t>
      </w:r>
      <w:r w:rsidR="0068528B">
        <w:t xml:space="preserve">                                187,46</w:t>
      </w:r>
      <w:r w:rsidR="006A138A">
        <w:t xml:space="preserve"> €</w:t>
      </w:r>
    </w:p>
    <w:p w:rsidR="00D852AC" w:rsidRDefault="00D852AC" w:rsidP="00D852AC">
      <w:pPr>
        <w:rPr>
          <w:color w:val="FF0000"/>
          <w:sz w:val="20"/>
        </w:rPr>
      </w:pPr>
      <w:r>
        <w:t xml:space="preserve">                                                                                                                 </w:t>
      </w:r>
    </w:p>
    <w:p w:rsidR="00D852AC" w:rsidRDefault="00D852AC" w:rsidP="0074720C">
      <w:pPr>
        <w:rPr>
          <w:color w:val="FF0000"/>
          <w:sz w:val="20"/>
        </w:rPr>
      </w:pPr>
    </w:p>
    <w:p w:rsidR="009C3179" w:rsidRDefault="005E410E" w:rsidP="009C3179">
      <w:pPr>
        <w:tabs>
          <w:tab w:val="left" w:pos="684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 xml:space="preserve">Direktorė                                                                                             Lijana Giedraitienė   </w:t>
      </w:r>
    </w:p>
    <w:p w:rsidR="00C00378" w:rsidRDefault="00C00378" w:rsidP="009C3179">
      <w:pPr>
        <w:tabs>
          <w:tab w:val="left" w:pos="6840"/>
        </w:tabs>
        <w:rPr>
          <w:sz w:val="24"/>
          <w:szCs w:val="24"/>
        </w:rPr>
      </w:pPr>
    </w:p>
    <w:p w:rsidR="009C3179" w:rsidRPr="0074720C" w:rsidRDefault="009C3179" w:rsidP="009C3179">
      <w:pPr>
        <w:tabs>
          <w:tab w:val="left" w:pos="6840"/>
        </w:tabs>
        <w:rPr>
          <w:sz w:val="24"/>
          <w:szCs w:val="24"/>
        </w:rPr>
      </w:pPr>
      <w:r w:rsidRPr="007472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74720C" w:rsidRPr="0074720C" w:rsidRDefault="005E410E" w:rsidP="00774206">
      <w:pPr>
        <w:tabs>
          <w:tab w:val="left" w:pos="64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C3179" w:rsidRPr="0074720C">
        <w:rPr>
          <w:sz w:val="24"/>
          <w:szCs w:val="24"/>
        </w:rPr>
        <w:t>Vyr. buhalterė</w:t>
      </w:r>
      <w:r w:rsidR="009C3179" w:rsidRPr="0074720C">
        <w:rPr>
          <w:sz w:val="24"/>
          <w:szCs w:val="24"/>
        </w:rPr>
        <w:tab/>
        <w:t xml:space="preserve">Danutė </w:t>
      </w:r>
      <w:r w:rsidR="00774206">
        <w:rPr>
          <w:sz w:val="24"/>
          <w:szCs w:val="24"/>
        </w:rPr>
        <w:t xml:space="preserve"> </w:t>
      </w:r>
      <w:proofErr w:type="spellStart"/>
      <w:r w:rsidR="00774206">
        <w:rPr>
          <w:sz w:val="24"/>
          <w:szCs w:val="24"/>
        </w:rPr>
        <w:t>Nacionienė</w:t>
      </w:r>
      <w:proofErr w:type="spellEnd"/>
    </w:p>
    <w:sectPr w:rsidR="0074720C" w:rsidRPr="0074720C" w:rsidSect="009B28C2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D77" w:rsidRDefault="00E56D77">
      <w:r>
        <w:separator/>
      </w:r>
    </w:p>
  </w:endnote>
  <w:endnote w:type="continuationSeparator" w:id="0">
    <w:p w:rsidR="00E56D77" w:rsidRDefault="00E5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D77" w:rsidRDefault="00E56D77">
      <w:r>
        <w:separator/>
      </w:r>
    </w:p>
  </w:footnote>
  <w:footnote w:type="continuationSeparator" w:id="0">
    <w:p w:rsidR="00E56D77" w:rsidRDefault="00E5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7019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1AF" w:rsidRDefault="00FF450A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2217F6" w:rsidRPr="002217F6" w:rsidRDefault="00C91B20" w:rsidP="002217F6">
    <w:pPr>
      <w:rPr>
        <w:sz w:val="20"/>
      </w:rPr>
    </w:pPr>
    <w:r w:rsidRPr="002217F6">
      <w:rPr>
        <w:sz w:val="20"/>
      </w:rPr>
      <w:t>B</w:t>
    </w:r>
    <w:r w:rsidR="000F11AF" w:rsidRPr="002217F6">
      <w:rPr>
        <w:sz w:val="20"/>
      </w:rPr>
      <w:t>iudžetinė įstaiga, K.Kalinausko g. 17, LT-76281 Šiauliai, tel. (8 41) 52 46 12,</w:t>
    </w:r>
    <w:r w:rsidR="002217F6" w:rsidRPr="002217F6">
      <w:rPr>
        <w:sz w:val="20"/>
      </w:rPr>
      <w:t xml:space="preserve">el.p. </w:t>
    </w:r>
    <w:r w:rsidR="002217F6">
      <w:rPr>
        <w:sz w:val="20"/>
      </w:rPr>
      <w:t>rastine@sanatorinemokykla.lt</w:t>
    </w:r>
  </w:p>
  <w:p w:rsidR="000F11AF" w:rsidRPr="00954D32" w:rsidRDefault="000F11AF" w:rsidP="002217F6">
    <w:pPr>
      <w:jc w:val="center"/>
      <w:rPr>
        <w:sz w:val="18"/>
        <w:szCs w:val="18"/>
      </w:rPr>
    </w:pPr>
    <w:r w:rsidRPr="00954D32">
      <w:rPr>
        <w:sz w:val="18"/>
        <w:szCs w:val="18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 w15:restartNumberingAfterBreak="0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 w15:restartNumberingAfterBreak="0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34C9"/>
    <w:rsid w:val="0000443A"/>
    <w:rsid w:val="00006C73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540A"/>
    <w:rsid w:val="00035F16"/>
    <w:rsid w:val="000365B4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0B4"/>
    <w:rsid w:val="000A0686"/>
    <w:rsid w:val="000A69BE"/>
    <w:rsid w:val="000A74B2"/>
    <w:rsid w:val="000B0B4B"/>
    <w:rsid w:val="000B0FB9"/>
    <w:rsid w:val="000B5E02"/>
    <w:rsid w:val="000B671E"/>
    <w:rsid w:val="000B7085"/>
    <w:rsid w:val="000C1583"/>
    <w:rsid w:val="000C1938"/>
    <w:rsid w:val="000C3BF6"/>
    <w:rsid w:val="000C5B80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5D76"/>
    <w:rsid w:val="00110626"/>
    <w:rsid w:val="00110C11"/>
    <w:rsid w:val="00111AA9"/>
    <w:rsid w:val="001164F7"/>
    <w:rsid w:val="00117871"/>
    <w:rsid w:val="00125ABF"/>
    <w:rsid w:val="00125E20"/>
    <w:rsid w:val="001303F4"/>
    <w:rsid w:val="00130DF4"/>
    <w:rsid w:val="00132757"/>
    <w:rsid w:val="00135DBF"/>
    <w:rsid w:val="00140E03"/>
    <w:rsid w:val="00141919"/>
    <w:rsid w:val="00142C16"/>
    <w:rsid w:val="0014320D"/>
    <w:rsid w:val="00147694"/>
    <w:rsid w:val="00152799"/>
    <w:rsid w:val="00155AFA"/>
    <w:rsid w:val="00156B6D"/>
    <w:rsid w:val="001666B2"/>
    <w:rsid w:val="0017098B"/>
    <w:rsid w:val="001721AA"/>
    <w:rsid w:val="001723D9"/>
    <w:rsid w:val="00173A7E"/>
    <w:rsid w:val="00182789"/>
    <w:rsid w:val="001830BD"/>
    <w:rsid w:val="0018395A"/>
    <w:rsid w:val="00187744"/>
    <w:rsid w:val="00190EF0"/>
    <w:rsid w:val="001932CB"/>
    <w:rsid w:val="00193DEA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141F"/>
    <w:rsid w:val="001E27EA"/>
    <w:rsid w:val="001E5584"/>
    <w:rsid w:val="001E6C01"/>
    <w:rsid w:val="001F0DC1"/>
    <w:rsid w:val="001F31BD"/>
    <w:rsid w:val="001F50FC"/>
    <w:rsid w:val="001F7D17"/>
    <w:rsid w:val="00202224"/>
    <w:rsid w:val="00204D43"/>
    <w:rsid w:val="002123A4"/>
    <w:rsid w:val="00212FA1"/>
    <w:rsid w:val="0021620A"/>
    <w:rsid w:val="0021694C"/>
    <w:rsid w:val="00217949"/>
    <w:rsid w:val="00220855"/>
    <w:rsid w:val="002217F6"/>
    <w:rsid w:val="0022515E"/>
    <w:rsid w:val="00225D3F"/>
    <w:rsid w:val="0022740B"/>
    <w:rsid w:val="00230986"/>
    <w:rsid w:val="00230EF6"/>
    <w:rsid w:val="00233883"/>
    <w:rsid w:val="002379A4"/>
    <w:rsid w:val="00237E57"/>
    <w:rsid w:val="002444D2"/>
    <w:rsid w:val="002462A8"/>
    <w:rsid w:val="00252AB1"/>
    <w:rsid w:val="00253462"/>
    <w:rsid w:val="00253ADC"/>
    <w:rsid w:val="00253E51"/>
    <w:rsid w:val="00256A38"/>
    <w:rsid w:val="00256D47"/>
    <w:rsid w:val="00257E91"/>
    <w:rsid w:val="002630B8"/>
    <w:rsid w:val="0026500A"/>
    <w:rsid w:val="00267CF4"/>
    <w:rsid w:val="00270B3C"/>
    <w:rsid w:val="00270F70"/>
    <w:rsid w:val="002720F4"/>
    <w:rsid w:val="002733A8"/>
    <w:rsid w:val="00275E83"/>
    <w:rsid w:val="002766E8"/>
    <w:rsid w:val="00280E19"/>
    <w:rsid w:val="002864A8"/>
    <w:rsid w:val="00291720"/>
    <w:rsid w:val="00291981"/>
    <w:rsid w:val="002946F7"/>
    <w:rsid w:val="00294C1B"/>
    <w:rsid w:val="00294E76"/>
    <w:rsid w:val="00296E41"/>
    <w:rsid w:val="002A34F3"/>
    <w:rsid w:val="002A3ABC"/>
    <w:rsid w:val="002A4AAE"/>
    <w:rsid w:val="002A67CC"/>
    <w:rsid w:val="002B29C2"/>
    <w:rsid w:val="002B2B8A"/>
    <w:rsid w:val="002B40C0"/>
    <w:rsid w:val="002B47B6"/>
    <w:rsid w:val="002B78D4"/>
    <w:rsid w:val="002C0ACE"/>
    <w:rsid w:val="002C541C"/>
    <w:rsid w:val="002C690B"/>
    <w:rsid w:val="002D0FA3"/>
    <w:rsid w:val="002D1365"/>
    <w:rsid w:val="002D17B4"/>
    <w:rsid w:val="002D32B7"/>
    <w:rsid w:val="002D76F7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6495"/>
    <w:rsid w:val="003209A5"/>
    <w:rsid w:val="00320F83"/>
    <w:rsid w:val="00321A61"/>
    <w:rsid w:val="0032255E"/>
    <w:rsid w:val="003237D1"/>
    <w:rsid w:val="00325947"/>
    <w:rsid w:val="0032628C"/>
    <w:rsid w:val="0032769D"/>
    <w:rsid w:val="00330AA3"/>
    <w:rsid w:val="00331825"/>
    <w:rsid w:val="00331FAE"/>
    <w:rsid w:val="00332451"/>
    <w:rsid w:val="0033540E"/>
    <w:rsid w:val="0033776D"/>
    <w:rsid w:val="00342FF8"/>
    <w:rsid w:val="00344770"/>
    <w:rsid w:val="003468DE"/>
    <w:rsid w:val="00346C43"/>
    <w:rsid w:val="00352994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83157"/>
    <w:rsid w:val="003909C0"/>
    <w:rsid w:val="00391E30"/>
    <w:rsid w:val="003923F2"/>
    <w:rsid w:val="003928E8"/>
    <w:rsid w:val="00393689"/>
    <w:rsid w:val="003946DC"/>
    <w:rsid w:val="003A3FB8"/>
    <w:rsid w:val="003A57EE"/>
    <w:rsid w:val="003A5DF6"/>
    <w:rsid w:val="003A7D95"/>
    <w:rsid w:val="003B14C1"/>
    <w:rsid w:val="003B22DC"/>
    <w:rsid w:val="003B4B87"/>
    <w:rsid w:val="003B53BF"/>
    <w:rsid w:val="003B73D5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5715"/>
    <w:rsid w:val="003E6AF6"/>
    <w:rsid w:val="003E71AF"/>
    <w:rsid w:val="003F011D"/>
    <w:rsid w:val="003F04BA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74"/>
    <w:rsid w:val="004050C1"/>
    <w:rsid w:val="00414B9B"/>
    <w:rsid w:val="00417B66"/>
    <w:rsid w:val="00421023"/>
    <w:rsid w:val="00421E4F"/>
    <w:rsid w:val="00424942"/>
    <w:rsid w:val="00425773"/>
    <w:rsid w:val="004259ED"/>
    <w:rsid w:val="0042629A"/>
    <w:rsid w:val="004270FB"/>
    <w:rsid w:val="00430E2F"/>
    <w:rsid w:val="00431704"/>
    <w:rsid w:val="00433CEA"/>
    <w:rsid w:val="004400BD"/>
    <w:rsid w:val="00440651"/>
    <w:rsid w:val="00440CAE"/>
    <w:rsid w:val="004410A8"/>
    <w:rsid w:val="00441918"/>
    <w:rsid w:val="00443431"/>
    <w:rsid w:val="00447B2D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71352"/>
    <w:rsid w:val="004724AD"/>
    <w:rsid w:val="00472C88"/>
    <w:rsid w:val="00473373"/>
    <w:rsid w:val="00473816"/>
    <w:rsid w:val="0047443B"/>
    <w:rsid w:val="004745EE"/>
    <w:rsid w:val="004752A5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18BC"/>
    <w:rsid w:val="004A740F"/>
    <w:rsid w:val="004A7482"/>
    <w:rsid w:val="004A7894"/>
    <w:rsid w:val="004B0BFB"/>
    <w:rsid w:val="004B10D5"/>
    <w:rsid w:val="004B31CD"/>
    <w:rsid w:val="004B3CAA"/>
    <w:rsid w:val="004B53BC"/>
    <w:rsid w:val="004B6747"/>
    <w:rsid w:val="004B74ED"/>
    <w:rsid w:val="004B7AA2"/>
    <w:rsid w:val="004C0201"/>
    <w:rsid w:val="004C2680"/>
    <w:rsid w:val="004C6948"/>
    <w:rsid w:val="004C6A2B"/>
    <w:rsid w:val="004C6F77"/>
    <w:rsid w:val="004D02D7"/>
    <w:rsid w:val="004D05F3"/>
    <w:rsid w:val="004D2585"/>
    <w:rsid w:val="004D2D37"/>
    <w:rsid w:val="004D34F2"/>
    <w:rsid w:val="004D49DB"/>
    <w:rsid w:val="004E0862"/>
    <w:rsid w:val="004E0B67"/>
    <w:rsid w:val="004E1178"/>
    <w:rsid w:val="004E445D"/>
    <w:rsid w:val="004E4728"/>
    <w:rsid w:val="004F0ADB"/>
    <w:rsid w:val="004F14F3"/>
    <w:rsid w:val="004F2788"/>
    <w:rsid w:val="004F3ADB"/>
    <w:rsid w:val="004F5349"/>
    <w:rsid w:val="004F6FA8"/>
    <w:rsid w:val="00501DCB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683D"/>
    <w:rsid w:val="00537A8B"/>
    <w:rsid w:val="0054009A"/>
    <w:rsid w:val="005431DF"/>
    <w:rsid w:val="00543C38"/>
    <w:rsid w:val="00545C5B"/>
    <w:rsid w:val="005462CE"/>
    <w:rsid w:val="00547874"/>
    <w:rsid w:val="0055055C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90666"/>
    <w:rsid w:val="00590945"/>
    <w:rsid w:val="00590F10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10E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5B04"/>
    <w:rsid w:val="00613363"/>
    <w:rsid w:val="0061765D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39B"/>
    <w:rsid w:val="0066792B"/>
    <w:rsid w:val="00671632"/>
    <w:rsid w:val="00673751"/>
    <w:rsid w:val="00674254"/>
    <w:rsid w:val="00675E67"/>
    <w:rsid w:val="00677401"/>
    <w:rsid w:val="006818CA"/>
    <w:rsid w:val="00682D17"/>
    <w:rsid w:val="00684486"/>
    <w:rsid w:val="0068528B"/>
    <w:rsid w:val="0068540F"/>
    <w:rsid w:val="00687A53"/>
    <w:rsid w:val="00691118"/>
    <w:rsid w:val="00691B69"/>
    <w:rsid w:val="00692D76"/>
    <w:rsid w:val="006A054A"/>
    <w:rsid w:val="006A138A"/>
    <w:rsid w:val="006A3D20"/>
    <w:rsid w:val="006A647D"/>
    <w:rsid w:val="006B2D13"/>
    <w:rsid w:val="006B492E"/>
    <w:rsid w:val="006B5444"/>
    <w:rsid w:val="006B62F1"/>
    <w:rsid w:val="006B63D1"/>
    <w:rsid w:val="006C043E"/>
    <w:rsid w:val="006C2002"/>
    <w:rsid w:val="006C2C71"/>
    <w:rsid w:val="006C5FC0"/>
    <w:rsid w:val="006D208D"/>
    <w:rsid w:val="006D2E25"/>
    <w:rsid w:val="006D4EF8"/>
    <w:rsid w:val="006D5CB9"/>
    <w:rsid w:val="006D7629"/>
    <w:rsid w:val="006E174E"/>
    <w:rsid w:val="006E2CED"/>
    <w:rsid w:val="006E345B"/>
    <w:rsid w:val="006E7262"/>
    <w:rsid w:val="006E7650"/>
    <w:rsid w:val="006F0B5D"/>
    <w:rsid w:val="006F10D1"/>
    <w:rsid w:val="006F1EC4"/>
    <w:rsid w:val="006F7BD8"/>
    <w:rsid w:val="00701447"/>
    <w:rsid w:val="0070269C"/>
    <w:rsid w:val="00707A5F"/>
    <w:rsid w:val="00713332"/>
    <w:rsid w:val="00714B9A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20C"/>
    <w:rsid w:val="00747C5D"/>
    <w:rsid w:val="00755575"/>
    <w:rsid w:val="007559A2"/>
    <w:rsid w:val="00757759"/>
    <w:rsid w:val="00757875"/>
    <w:rsid w:val="00761748"/>
    <w:rsid w:val="00761D4B"/>
    <w:rsid w:val="007645DB"/>
    <w:rsid w:val="00766A0A"/>
    <w:rsid w:val="007705A4"/>
    <w:rsid w:val="007708B3"/>
    <w:rsid w:val="00771D39"/>
    <w:rsid w:val="007723CA"/>
    <w:rsid w:val="00774206"/>
    <w:rsid w:val="007811D0"/>
    <w:rsid w:val="00782C43"/>
    <w:rsid w:val="00782DE8"/>
    <w:rsid w:val="00784C94"/>
    <w:rsid w:val="007861B6"/>
    <w:rsid w:val="00787020"/>
    <w:rsid w:val="00792149"/>
    <w:rsid w:val="00796C33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17C2"/>
    <w:rsid w:val="007C2CB2"/>
    <w:rsid w:val="007C3F0A"/>
    <w:rsid w:val="007C689D"/>
    <w:rsid w:val="007D176E"/>
    <w:rsid w:val="007D4159"/>
    <w:rsid w:val="007D4F36"/>
    <w:rsid w:val="007D7A88"/>
    <w:rsid w:val="007D7F99"/>
    <w:rsid w:val="007E0DD5"/>
    <w:rsid w:val="007E14E0"/>
    <w:rsid w:val="007E381B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9CA"/>
    <w:rsid w:val="00834C37"/>
    <w:rsid w:val="00836261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79C2"/>
    <w:rsid w:val="00867C29"/>
    <w:rsid w:val="00872C31"/>
    <w:rsid w:val="0087303D"/>
    <w:rsid w:val="008774D3"/>
    <w:rsid w:val="00881F25"/>
    <w:rsid w:val="008835FE"/>
    <w:rsid w:val="0088398A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57EA"/>
    <w:rsid w:val="008A6041"/>
    <w:rsid w:val="008A699A"/>
    <w:rsid w:val="008B2202"/>
    <w:rsid w:val="008B2AC2"/>
    <w:rsid w:val="008B2C7C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227"/>
    <w:rsid w:val="008E3F73"/>
    <w:rsid w:val="008E6620"/>
    <w:rsid w:val="008E7B64"/>
    <w:rsid w:val="008E7E0A"/>
    <w:rsid w:val="008F2F37"/>
    <w:rsid w:val="008F3571"/>
    <w:rsid w:val="008F42B4"/>
    <w:rsid w:val="008F519F"/>
    <w:rsid w:val="0090103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596"/>
    <w:rsid w:val="00947671"/>
    <w:rsid w:val="00954D32"/>
    <w:rsid w:val="00954E97"/>
    <w:rsid w:val="009579F8"/>
    <w:rsid w:val="00960105"/>
    <w:rsid w:val="00964830"/>
    <w:rsid w:val="00964EDA"/>
    <w:rsid w:val="00965364"/>
    <w:rsid w:val="00966B8E"/>
    <w:rsid w:val="00970195"/>
    <w:rsid w:val="009726D3"/>
    <w:rsid w:val="00972D5A"/>
    <w:rsid w:val="00973C80"/>
    <w:rsid w:val="00974EE8"/>
    <w:rsid w:val="00974F46"/>
    <w:rsid w:val="009756C2"/>
    <w:rsid w:val="00976B39"/>
    <w:rsid w:val="00977914"/>
    <w:rsid w:val="00983708"/>
    <w:rsid w:val="009873F0"/>
    <w:rsid w:val="00994836"/>
    <w:rsid w:val="00994D6A"/>
    <w:rsid w:val="00995DC4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07CC"/>
    <w:rsid w:val="009C08F8"/>
    <w:rsid w:val="009C3179"/>
    <w:rsid w:val="009C7ECE"/>
    <w:rsid w:val="009C7F94"/>
    <w:rsid w:val="009D0369"/>
    <w:rsid w:val="009D16B3"/>
    <w:rsid w:val="009D4745"/>
    <w:rsid w:val="009D55EF"/>
    <w:rsid w:val="009D7A34"/>
    <w:rsid w:val="009E05C1"/>
    <w:rsid w:val="009E1B9D"/>
    <w:rsid w:val="009E3BD7"/>
    <w:rsid w:val="009E6C41"/>
    <w:rsid w:val="009F1B83"/>
    <w:rsid w:val="009F32A4"/>
    <w:rsid w:val="00A022B7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118B"/>
    <w:rsid w:val="00A435DB"/>
    <w:rsid w:val="00A45ED6"/>
    <w:rsid w:val="00A47DEE"/>
    <w:rsid w:val="00A50539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41E5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49B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3AD5"/>
    <w:rsid w:val="00AD7C7A"/>
    <w:rsid w:val="00AE196F"/>
    <w:rsid w:val="00AE2446"/>
    <w:rsid w:val="00AE2832"/>
    <w:rsid w:val="00AE3011"/>
    <w:rsid w:val="00AE3E40"/>
    <w:rsid w:val="00AE6955"/>
    <w:rsid w:val="00AF00B2"/>
    <w:rsid w:val="00AF680B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259A"/>
    <w:rsid w:val="00B8330E"/>
    <w:rsid w:val="00B834EB"/>
    <w:rsid w:val="00B87AA4"/>
    <w:rsid w:val="00B87CF2"/>
    <w:rsid w:val="00B91006"/>
    <w:rsid w:val="00B91ED5"/>
    <w:rsid w:val="00B91EFD"/>
    <w:rsid w:val="00B97DC2"/>
    <w:rsid w:val="00BA4159"/>
    <w:rsid w:val="00BA5B62"/>
    <w:rsid w:val="00BA7EA5"/>
    <w:rsid w:val="00BB1944"/>
    <w:rsid w:val="00BB1EA1"/>
    <w:rsid w:val="00BB53DD"/>
    <w:rsid w:val="00BC2BDE"/>
    <w:rsid w:val="00BC2CFC"/>
    <w:rsid w:val="00BC565D"/>
    <w:rsid w:val="00BC61E6"/>
    <w:rsid w:val="00BD06D3"/>
    <w:rsid w:val="00BD28AF"/>
    <w:rsid w:val="00BD2B3C"/>
    <w:rsid w:val="00BD42BD"/>
    <w:rsid w:val="00BD5DD4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0378"/>
    <w:rsid w:val="00C04631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2D64"/>
    <w:rsid w:val="00C33606"/>
    <w:rsid w:val="00C36E75"/>
    <w:rsid w:val="00C40D54"/>
    <w:rsid w:val="00C41C8C"/>
    <w:rsid w:val="00C41D72"/>
    <w:rsid w:val="00C51089"/>
    <w:rsid w:val="00C52A55"/>
    <w:rsid w:val="00C53539"/>
    <w:rsid w:val="00C53892"/>
    <w:rsid w:val="00C54624"/>
    <w:rsid w:val="00C56B6E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06F"/>
    <w:rsid w:val="00C925DF"/>
    <w:rsid w:val="00C943BA"/>
    <w:rsid w:val="00C94AF6"/>
    <w:rsid w:val="00CA1492"/>
    <w:rsid w:val="00CA27EF"/>
    <w:rsid w:val="00CB0F64"/>
    <w:rsid w:val="00CB2E7E"/>
    <w:rsid w:val="00CB40BA"/>
    <w:rsid w:val="00CB497A"/>
    <w:rsid w:val="00CB611C"/>
    <w:rsid w:val="00CB6992"/>
    <w:rsid w:val="00CC4BA8"/>
    <w:rsid w:val="00CC4FFE"/>
    <w:rsid w:val="00CC6B79"/>
    <w:rsid w:val="00CD32D5"/>
    <w:rsid w:val="00CD6140"/>
    <w:rsid w:val="00CD6687"/>
    <w:rsid w:val="00CE65A1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25D6"/>
    <w:rsid w:val="00D168FF"/>
    <w:rsid w:val="00D211EE"/>
    <w:rsid w:val="00D22B6B"/>
    <w:rsid w:val="00D2322F"/>
    <w:rsid w:val="00D23EE4"/>
    <w:rsid w:val="00D24998"/>
    <w:rsid w:val="00D25ED0"/>
    <w:rsid w:val="00D27246"/>
    <w:rsid w:val="00D27969"/>
    <w:rsid w:val="00D320B4"/>
    <w:rsid w:val="00D34002"/>
    <w:rsid w:val="00D342D3"/>
    <w:rsid w:val="00D36033"/>
    <w:rsid w:val="00D403BF"/>
    <w:rsid w:val="00D46E72"/>
    <w:rsid w:val="00D52509"/>
    <w:rsid w:val="00D52D8A"/>
    <w:rsid w:val="00D53968"/>
    <w:rsid w:val="00D56740"/>
    <w:rsid w:val="00D57E2B"/>
    <w:rsid w:val="00D609AF"/>
    <w:rsid w:val="00D63CCD"/>
    <w:rsid w:val="00D65FC1"/>
    <w:rsid w:val="00D71896"/>
    <w:rsid w:val="00D71A12"/>
    <w:rsid w:val="00D80261"/>
    <w:rsid w:val="00D8166D"/>
    <w:rsid w:val="00D82827"/>
    <w:rsid w:val="00D852AC"/>
    <w:rsid w:val="00D852E5"/>
    <w:rsid w:val="00D870CA"/>
    <w:rsid w:val="00D923F0"/>
    <w:rsid w:val="00D949D3"/>
    <w:rsid w:val="00DA10E6"/>
    <w:rsid w:val="00DA6C6D"/>
    <w:rsid w:val="00DB0128"/>
    <w:rsid w:val="00DB25F5"/>
    <w:rsid w:val="00DC0C34"/>
    <w:rsid w:val="00DC17F1"/>
    <w:rsid w:val="00DC18C9"/>
    <w:rsid w:val="00DC2B85"/>
    <w:rsid w:val="00DC4D68"/>
    <w:rsid w:val="00DC7704"/>
    <w:rsid w:val="00DD27BA"/>
    <w:rsid w:val="00DD5DA4"/>
    <w:rsid w:val="00DE1767"/>
    <w:rsid w:val="00DE5AED"/>
    <w:rsid w:val="00DE73DC"/>
    <w:rsid w:val="00DE7587"/>
    <w:rsid w:val="00DF04B9"/>
    <w:rsid w:val="00DF2CEF"/>
    <w:rsid w:val="00DF3E63"/>
    <w:rsid w:val="00E00E44"/>
    <w:rsid w:val="00E02634"/>
    <w:rsid w:val="00E02E64"/>
    <w:rsid w:val="00E04B35"/>
    <w:rsid w:val="00E05BE9"/>
    <w:rsid w:val="00E11915"/>
    <w:rsid w:val="00E1366A"/>
    <w:rsid w:val="00E149FB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3C0"/>
    <w:rsid w:val="00E30FE9"/>
    <w:rsid w:val="00E31069"/>
    <w:rsid w:val="00E3299B"/>
    <w:rsid w:val="00E32FAC"/>
    <w:rsid w:val="00E340B9"/>
    <w:rsid w:val="00E340FD"/>
    <w:rsid w:val="00E348B2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4959"/>
    <w:rsid w:val="00E556AB"/>
    <w:rsid w:val="00E56D77"/>
    <w:rsid w:val="00E63A6C"/>
    <w:rsid w:val="00E63F6C"/>
    <w:rsid w:val="00E658EC"/>
    <w:rsid w:val="00E663DC"/>
    <w:rsid w:val="00E67333"/>
    <w:rsid w:val="00E80E91"/>
    <w:rsid w:val="00E80EE3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A6BD3"/>
    <w:rsid w:val="00EB01E8"/>
    <w:rsid w:val="00EB0B52"/>
    <w:rsid w:val="00EB1B9F"/>
    <w:rsid w:val="00EB2858"/>
    <w:rsid w:val="00EB2E95"/>
    <w:rsid w:val="00EB3C91"/>
    <w:rsid w:val="00EB778D"/>
    <w:rsid w:val="00EC0CA7"/>
    <w:rsid w:val="00EC7390"/>
    <w:rsid w:val="00ED1B79"/>
    <w:rsid w:val="00ED1E39"/>
    <w:rsid w:val="00EE0235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73E"/>
    <w:rsid w:val="00F32819"/>
    <w:rsid w:val="00F347A6"/>
    <w:rsid w:val="00F35AA1"/>
    <w:rsid w:val="00F4005C"/>
    <w:rsid w:val="00F40454"/>
    <w:rsid w:val="00F43A7D"/>
    <w:rsid w:val="00F46B80"/>
    <w:rsid w:val="00F47D84"/>
    <w:rsid w:val="00F47DED"/>
    <w:rsid w:val="00F53CEC"/>
    <w:rsid w:val="00F544FF"/>
    <w:rsid w:val="00F548BD"/>
    <w:rsid w:val="00F54FFC"/>
    <w:rsid w:val="00F55717"/>
    <w:rsid w:val="00F623A8"/>
    <w:rsid w:val="00F64506"/>
    <w:rsid w:val="00F66585"/>
    <w:rsid w:val="00F72EC3"/>
    <w:rsid w:val="00F73D4C"/>
    <w:rsid w:val="00F81CFD"/>
    <w:rsid w:val="00F907FC"/>
    <w:rsid w:val="00F9399E"/>
    <w:rsid w:val="00F94D7C"/>
    <w:rsid w:val="00F94E51"/>
    <w:rsid w:val="00F964EF"/>
    <w:rsid w:val="00FA2B2E"/>
    <w:rsid w:val="00FA2F02"/>
    <w:rsid w:val="00FA5D8E"/>
    <w:rsid w:val="00FB0534"/>
    <w:rsid w:val="00FB095C"/>
    <w:rsid w:val="00FB6892"/>
    <w:rsid w:val="00FB77B1"/>
    <w:rsid w:val="00FC3759"/>
    <w:rsid w:val="00FC4EAF"/>
    <w:rsid w:val="00FC5EDE"/>
    <w:rsid w:val="00FC6524"/>
    <w:rsid w:val="00FC677B"/>
    <w:rsid w:val="00FC6E77"/>
    <w:rsid w:val="00FD05C6"/>
    <w:rsid w:val="00FD0A68"/>
    <w:rsid w:val="00FD0B45"/>
    <w:rsid w:val="00FD709E"/>
    <w:rsid w:val="00FE2317"/>
    <w:rsid w:val="00FE4152"/>
    <w:rsid w:val="00FF1ACB"/>
    <w:rsid w:val="00FF450A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C8FD2"/>
  <w15:docId w15:val="{C86F3D24-DE56-44F0-BF36-E9902DC1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77046-06E5-4FA2-947D-EA304030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23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1829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17</cp:revision>
  <cp:lastPrinted>2019-01-21T15:16:00Z</cp:lastPrinted>
  <dcterms:created xsi:type="dcterms:W3CDTF">2019-01-10T03:47:00Z</dcterms:created>
  <dcterms:modified xsi:type="dcterms:W3CDTF">2019-01-22T10:36:00Z</dcterms:modified>
</cp:coreProperties>
</file>